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008535" w14:textId="54C0DE03" w:rsidR="00063BD3" w:rsidRDefault="00A0654D">
      <w:r w:rsidRPr="00C87E50">
        <w:rPr>
          <w:noProof/>
          <w:color w:val="E0382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EFA50E5" wp14:editId="0611EBBD">
                <wp:simplePos x="0" y="0"/>
                <wp:positionH relativeFrom="margin">
                  <wp:align>center</wp:align>
                </wp:positionH>
                <wp:positionV relativeFrom="paragraph">
                  <wp:posOffset>1320800</wp:posOffset>
                </wp:positionV>
                <wp:extent cx="3644900" cy="1136650"/>
                <wp:effectExtent l="0" t="0" r="0" b="6350"/>
                <wp:wrapNone/>
                <wp:docPr id="7131309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4900" cy="1136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A48F90" w14:textId="77777777" w:rsidR="00063BD3" w:rsidRPr="00063BD3" w:rsidRDefault="00063BD3" w:rsidP="00063BD3">
                            <w:pPr>
                              <w:spacing w:after="0"/>
                              <w:jc w:val="center"/>
                              <w:rPr>
                                <w:rFonts w:ascii="Broadway" w:hAnsi="Broadway"/>
                                <w:color w:val="1A0F2B"/>
                                <w:sz w:val="80"/>
                                <w:szCs w:val="80"/>
                                <w:lang w:val="en-U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063BD3">
                              <w:rPr>
                                <w:rFonts w:ascii="Broadway" w:hAnsi="Broadway"/>
                                <w:color w:val="1A0F2B"/>
                                <w:sz w:val="80"/>
                                <w:szCs w:val="80"/>
                                <w:lang w:val="en-U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HALLOWEEN</w:t>
                            </w:r>
                          </w:p>
                          <w:p w14:paraId="7D244307" w14:textId="77777777" w:rsidR="00063BD3" w:rsidRPr="00063BD3" w:rsidRDefault="00063BD3" w:rsidP="00063BD3">
                            <w:pPr>
                              <w:spacing w:after="0"/>
                              <w:jc w:val="center"/>
                              <w:rPr>
                                <w:rFonts w:ascii="Broadway" w:hAnsi="Broadway"/>
                                <w:color w:val="1A0F2B"/>
                                <w:sz w:val="44"/>
                                <w:szCs w:val="44"/>
                                <w:lang w:val="en-U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063BD3">
                              <w:rPr>
                                <w:rFonts w:ascii="Broadway" w:hAnsi="Broadway"/>
                                <w:color w:val="1A0F2B"/>
                                <w:sz w:val="44"/>
                                <w:szCs w:val="44"/>
                                <w:lang w:val="en-U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NIGHT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FA50E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0;margin-top:104pt;width:287pt;height:89.5pt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" filled="f" stroked="f" strokeweight=".5pt">
                <v:textbox>
                  <w:txbxContent>
                    <w:p w14:paraId="0DA48F90" w14:textId="77777777" w:rsidR="00063BD3" w:rsidRPr="00063BD3" w:rsidRDefault="00063BD3" w:rsidP="00063BD3">
                      <w:pPr>
                        <w:spacing w:after="0"/>
                        <w:jc w:val="center"/>
                        <w:rPr>
                          <w:rFonts w:ascii="Broadway" w:hAnsi="Broadway"/>
                          <w:color w:val="1A0F2B"/>
                          <w:sz w:val="80"/>
                          <w:szCs w:val="80"/>
                          <w:lang w:val="en-U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063BD3">
                        <w:rPr>
                          <w:rFonts w:ascii="Broadway" w:hAnsi="Broadway"/>
                          <w:color w:val="1A0F2B"/>
                          <w:sz w:val="80"/>
                          <w:szCs w:val="80"/>
                          <w:lang w:val="en-U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HALLOWEEN</w:t>
                      </w:r>
                    </w:p>
                    <w:p w14:paraId="7D244307" w14:textId="77777777" w:rsidR="00063BD3" w:rsidRPr="00063BD3" w:rsidRDefault="00063BD3" w:rsidP="00063BD3">
                      <w:pPr>
                        <w:spacing w:after="0"/>
                        <w:jc w:val="center"/>
                        <w:rPr>
                          <w:rFonts w:ascii="Broadway" w:hAnsi="Broadway"/>
                          <w:color w:val="1A0F2B"/>
                          <w:sz w:val="44"/>
                          <w:szCs w:val="44"/>
                          <w:lang w:val="en-U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063BD3">
                        <w:rPr>
                          <w:rFonts w:ascii="Broadway" w:hAnsi="Broadway"/>
                          <w:color w:val="1A0F2B"/>
                          <w:sz w:val="44"/>
                          <w:szCs w:val="44"/>
                          <w:lang w:val="en-U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NIGHT PARTY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93183">
        <w:rPr>
          <w:noProof/>
          <w:color w:val="EFD115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DF23C13" wp14:editId="1E3DB7BD">
                <wp:simplePos x="0" y="0"/>
                <wp:positionH relativeFrom="margin">
                  <wp:posOffset>1658620</wp:posOffset>
                </wp:positionH>
                <wp:positionV relativeFrom="paragraph">
                  <wp:posOffset>184150</wp:posOffset>
                </wp:positionV>
                <wp:extent cx="2444750" cy="419100"/>
                <wp:effectExtent l="0" t="0" r="0" b="0"/>
                <wp:wrapNone/>
                <wp:docPr id="81856338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475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9E081C" w14:textId="77777777" w:rsidR="00063BD3" w:rsidRPr="00A0654D" w:rsidRDefault="00063BD3" w:rsidP="00063BD3">
                            <w:pPr>
                              <w:spacing w:after="0"/>
                              <w:rPr>
                                <w:rFonts w:ascii="Bloodthirsty" w:hAnsi="Bloodthirsty"/>
                                <w:i/>
                                <w:iCs/>
                                <w:color w:val="EE0000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A0654D">
                              <w:rPr>
                                <w:rFonts w:ascii="Bloodthirsty" w:hAnsi="Bloodthirsty"/>
                                <w:i/>
                                <w:iCs/>
                                <w:color w:val="EE0000"/>
                                <w:sz w:val="48"/>
                                <w:szCs w:val="48"/>
                                <w:lang w:val="en-US"/>
                              </w:rPr>
                              <w:t>Your Club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23C13" id="_x0000_s1027" type="#_x0000_t202" style="position:absolute;margin-left:130.6pt;margin-top:14.5pt;width:192.5pt;height:33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" filled="f" stroked="f" strokeweight=".5pt">
                <v:textbox>
                  <w:txbxContent>
                    <w:p w14:paraId="319E081C" w14:textId="77777777" w:rsidR="00063BD3" w:rsidRPr="00A0654D" w:rsidRDefault="00063BD3" w:rsidP="00063BD3">
                      <w:pPr>
                        <w:spacing w:after="0"/>
                        <w:rPr>
                          <w:rFonts w:ascii="Bloodthirsty" w:hAnsi="Bloodthirsty"/>
                          <w:i/>
                          <w:iCs/>
                          <w:color w:val="EE0000"/>
                          <w:sz w:val="48"/>
                          <w:szCs w:val="48"/>
                          <w:lang w:val="en-US"/>
                        </w:rPr>
                      </w:pPr>
                      <w:r w:rsidRPr="00A0654D">
                        <w:rPr>
                          <w:rFonts w:ascii="Bloodthirsty" w:hAnsi="Bloodthirsty"/>
                          <w:i/>
                          <w:iCs/>
                          <w:color w:val="EE0000"/>
                          <w:sz w:val="48"/>
                          <w:szCs w:val="48"/>
                          <w:lang w:val="en-US"/>
                        </w:rPr>
                        <w:t>Your Club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969C7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8452046" wp14:editId="0EF40F06">
                <wp:simplePos x="0" y="0"/>
                <wp:positionH relativeFrom="margin">
                  <wp:posOffset>866613</wp:posOffset>
                </wp:positionH>
                <wp:positionV relativeFrom="paragraph">
                  <wp:posOffset>9222105</wp:posOffset>
                </wp:positionV>
                <wp:extent cx="1606550" cy="336550"/>
                <wp:effectExtent l="0" t="0" r="0" b="6350"/>
                <wp:wrapNone/>
                <wp:docPr id="61352256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6550" cy="336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182512" w14:textId="77777777" w:rsidR="00063BD3" w:rsidRPr="00063BD3" w:rsidRDefault="00063BD3" w:rsidP="00063BD3">
                            <w:pPr>
                              <w:jc w:val="center"/>
                              <w:rPr>
                                <w:rFonts w:ascii="Antic Didone" w:hAnsi="Antic Didone"/>
                                <w:color w:val="FFE9B3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063BD3">
                              <w:rPr>
                                <w:rFonts w:ascii="Antic Didone" w:hAnsi="Antic Didone"/>
                                <w:color w:val="FFE9B3"/>
                                <w:sz w:val="28"/>
                                <w:szCs w:val="28"/>
                                <w:lang w:val="en-US"/>
                              </w:rPr>
                              <w:t>On This Address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52046" id="_x0000_s1028" type="#_x0000_t202" style="position:absolute;margin-left:68.25pt;margin-top:726.15pt;width:126.5pt;height:26.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" filled="f" stroked="f" strokeweight=".5pt">
                <v:textbox>
                  <w:txbxContent>
                    <w:p w14:paraId="48182512" w14:textId="77777777" w:rsidR="00063BD3" w:rsidRPr="00063BD3" w:rsidRDefault="00063BD3" w:rsidP="00063BD3">
                      <w:pPr>
                        <w:jc w:val="center"/>
                        <w:rPr>
                          <w:rFonts w:ascii="Antic Didone" w:hAnsi="Antic Didone"/>
                          <w:color w:val="FFE9B3"/>
                          <w:sz w:val="28"/>
                          <w:szCs w:val="28"/>
                          <w:lang w:val="en-US"/>
                        </w:rPr>
                      </w:pPr>
                      <w:r w:rsidRPr="00063BD3">
                        <w:rPr>
                          <w:rFonts w:ascii="Antic Didone" w:hAnsi="Antic Didone"/>
                          <w:color w:val="FFE9B3"/>
                          <w:sz w:val="28"/>
                          <w:szCs w:val="28"/>
                          <w:lang w:val="en-US"/>
                        </w:rPr>
                        <w:t>On This Address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969C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3F11ABE" wp14:editId="139BC265">
                <wp:simplePos x="0" y="0"/>
                <wp:positionH relativeFrom="margin">
                  <wp:posOffset>3163408</wp:posOffset>
                </wp:positionH>
                <wp:positionV relativeFrom="paragraph">
                  <wp:posOffset>9223375</wp:posOffset>
                </wp:positionV>
                <wp:extent cx="2349500" cy="334645"/>
                <wp:effectExtent l="0" t="0" r="0" b="0"/>
                <wp:wrapNone/>
                <wp:docPr id="7740140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9500" cy="3346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58E6AF" w14:textId="77777777" w:rsidR="00063BD3" w:rsidRPr="00063BD3" w:rsidRDefault="00063BD3" w:rsidP="00063BD3">
                            <w:pPr>
                              <w:jc w:val="center"/>
                              <w:rPr>
                                <w:rFonts w:ascii="Antic Didone" w:hAnsi="Antic Didone"/>
                                <w:color w:val="FFE9B3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063BD3">
                              <w:rPr>
                                <w:rFonts w:ascii="Antic Didone" w:hAnsi="Antic Didone"/>
                                <w:color w:val="FFE9B3"/>
                                <w:sz w:val="28"/>
                                <w:szCs w:val="28"/>
                                <w:lang w:val="en-US"/>
                              </w:rPr>
                              <w:t>WWW.YOURWEBSITE.COM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F11ABE" id="_x0000_s1029" type="#_x0000_t202" style="position:absolute;margin-left:249.1pt;margin-top:726.25pt;width:185pt;height:26.3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" filled="f" stroked="f" strokeweight=".5pt">
                <v:textbox>
                  <w:txbxContent>
                    <w:p w14:paraId="4A58E6AF" w14:textId="77777777" w:rsidR="00063BD3" w:rsidRPr="00063BD3" w:rsidRDefault="00063BD3" w:rsidP="00063BD3">
                      <w:pPr>
                        <w:jc w:val="center"/>
                        <w:rPr>
                          <w:rFonts w:ascii="Antic Didone" w:hAnsi="Antic Didone"/>
                          <w:color w:val="FFE9B3"/>
                          <w:sz w:val="28"/>
                          <w:szCs w:val="28"/>
                          <w:lang w:val="en-US"/>
                        </w:rPr>
                      </w:pPr>
                      <w:r w:rsidRPr="00063BD3">
                        <w:rPr>
                          <w:rFonts w:ascii="Antic Didone" w:hAnsi="Antic Didone"/>
                          <w:color w:val="FFE9B3"/>
                          <w:sz w:val="28"/>
                          <w:szCs w:val="28"/>
                          <w:lang w:val="en-US"/>
                        </w:rPr>
                        <w:t>WWW.YOURWEBSITE.COM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E0046" w:rsidRPr="00D93183">
        <w:rPr>
          <w:noProof/>
          <w:color w:val="EFD115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97D4839" wp14:editId="3648A101">
                <wp:simplePos x="0" y="0"/>
                <wp:positionH relativeFrom="margin">
                  <wp:posOffset>-571500</wp:posOffset>
                </wp:positionH>
                <wp:positionV relativeFrom="paragraph">
                  <wp:posOffset>6311900</wp:posOffset>
                </wp:positionV>
                <wp:extent cx="755650" cy="850900"/>
                <wp:effectExtent l="0" t="0" r="0" b="6350"/>
                <wp:wrapNone/>
                <wp:docPr id="26600192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650" cy="850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11C451" w14:textId="3EE4BC2E" w:rsidR="004E0046" w:rsidRPr="004E0046" w:rsidRDefault="004E0046" w:rsidP="004E0046">
                            <w:pPr>
                              <w:spacing w:after="0"/>
                              <w:jc w:val="center"/>
                              <w:rPr>
                                <w:rFonts w:ascii="Antic Didone" w:hAnsi="Antic Didone"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4E0046">
                              <w:rPr>
                                <w:rFonts w:ascii="Antic Didone" w:hAnsi="Antic Didone"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  <w:t>9</w:t>
                            </w:r>
                            <w:r w:rsidR="00A0654D">
                              <w:rPr>
                                <w:rFonts w:ascii="Antic Didone" w:hAnsi="Antic Didone"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r w:rsidRPr="004E0046">
                              <w:rPr>
                                <w:rFonts w:ascii="Antic Didone" w:hAnsi="Antic Didone"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  <w:t>P</w:t>
                            </w:r>
                            <w:r w:rsidR="00A0654D">
                              <w:rPr>
                                <w:rFonts w:ascii="Antic Didone" w:hAnsi="Antic Didone"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  <w:t>M</w:t>
                            </w:r>
                          </w:p>
                          <w:p w14:paraId="47A55348" w14:textId="2E872D2B" w:rsidR="004E0046" w:rsidRPr="00A0654D" w:rsidRDefault="00A0654D" w:rsidP="004E0046">
                            <w:pPr>
                              <w:spacing w:after="0"/>
                              <w:jc w:val="center"/>
                              <w:rPr>
                                <w:rFonts w:ascii="Antic Didone" w:hAnsi="Antic Didone"/>
                                <w:i/>
                                <w:iCs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A0654D">
                              <w:rPr>
                                <w:rFonts w:ascii="Antic Didone" w:hAnsi="Antic Didone"/>
                                <w:i/>
                                <w:iCs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  <w:t>t</w:t>
                            </w:r>
                            <w:r w:rsidR="004E0046" w:rsidRPr="00A0654D">
                              <w:rPr>
                                <w:rFonts w:ascii="Antic Didone" w:hAnsi="Antic Didone"/>
                                <w:i/>
                                <w:iCs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  <w:t xml:space="preserve">o </w:t>
                            </w:r>
                          </w:p>
                          <w:p w14:paraId="2C78D4AA" w14:textId="67B53B5D" w:rsidR="004E0046" w:rsidRPr="004E0046" w:rsidRDefault="004E0046" w:rsidP="004E0046">
                            <w:pPr>
                              <w:spacing w:after="0"/>
                              <w:jc w:val="center"/>
                              <w:rPr>
                                <w:rFonts w:ascii="Antic Didone" w:hAnsi="Antic Didone"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4E0046">
                              <w:rPr>
                                <w:rFonts w:ascii="Antic Didone" w:hAnsi="Antic Didone"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  <w:t>12</w:t>
                            </w:r>
                            <w:r w:rsidR="00A0654D">
                              <w:rPr>
                                <w:rFonts w:ascii="Antic Didone" w:hAnsi="Antic Didone"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r w:rsidRPr="004E0046">
                              <w:rPr>
                                <w:rFonts w:ascii="Antic Didone" w:hAnsi="Antic Didone"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  <w:t>A</w:t>
                            </w:r>
                            <w:r w:rsidR="00A0654D">
                              <w:rPr>
                                <w:rFonts w:ascii="Antic Didone" w:hAnsi="Antic Didone"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7D4839" id="_x0000_s1030" type="#_x0000_t202" style="position:absolute;margin-left:-45pt;margin-top:497pt;width:59.5pt;height:67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jONGQIAADIEAAAOAAAAZHJzL2Uyb0RvYy54bWysU01vGyEQvVfqf0Dc6127tpOsvI7cRK4q&#10;WUkkp8oZs+BFYhkK2Lvur+/A+qtpT1UvMDDDfLz3mN13jSZ74bwCU9LhIKdEGA6VMtuSfn9dfrql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" filled="f" stroked="f" strokeweight=".5pt">
                <v:textbox>
                  <w:txbxContent>
                    <w:p w14:paraId="5F11C451" w14:textId="3EE4BC2E" w:rsidR="004E0046" w:rsidRPr="004E0046" w:rsidRDefault="004E0046" w:rsidP="004E0046">
                      <w:pPr>
                        <w:spacing w:after="0"/>
                        <w:jc w:val="center"/>
                        <w:rPr>
                          <w:rFonts w:ascii="Antic Didone" w:hAnsi="Antic Didone"/>
                          <w:color w:val="FFE9B3"/>
                          <w:sz w:val="32"/>
                          <w:szCs w:val="32"/>
                          <w:lang w:val="en-US"/>
                        </w:rPr>
                      </w:pPr>
                      <w:r w:rsidRPr="004E0046">
                        <w:rPr>
                          <w:rFonts w:ascii="Antic Didone" w:hAnsi="Antic Didone"/>
                          <w:color w:val="FFE9B3"/>
                          <w:sz w:val="32"/>
                          <w:szCs w:val="32"/>
                          <w:lang w:val="en-US"/>
                        </w:rPr>
                        <w:t>9</w:t>
                      </w:r>
                      <w:r w:rsidR="00A0654D">
                        <w:rPr>
                          <w:rFonts w:ascii="Antic Didone" w:hAnsi="Antic Didone"/>
                          <w:color w:val="FFE9B3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r w:rsidRPr="004E0046">
                        <w:rPr>
                          <w:rFonts w:ascii="Antic Didone" w:hAnsi="Antic Didone"/>
                          <w:color w:val="FFE9B3"/>
                          <w:sz w:val="32"/>
                          <w:szCs w:val="32"/>
                          <w:lang w:val="en-US"/>
                        </w:rPr>
                        <w:t>P</w:t>
                      </w:r>
                      <w:r w:rsidR="00A0654D">
                        <w:rPr>
                          <w:rFonts w:ascii="Antic Didone" w:hAnsi="Antic Didone"/>
                          <w:color w:val="FFE9B3"/>
                          <w:sz w:val="32"/>
                          <w:szCs w:val="32"/>
                          <w:lang w:val="en-US"/>
                        </w:rPr>
                        <w:t>M</w:t>
                      </w:r>
                    </w:p>
                    <w:p w14:paraId="47A55348" w14:textId="2E872D2B" w:rsidR="004E0046" w:rsidRPr="00A0654D" w:rsidRDefault="00A0654D" w:rsidP="004E0046">
                      <w:pPr>
                        <w:spacing w:after="0"/>
                        <w:jc w:val="center"/>
                        <w:rPr>
                          <w:rFonts w:ascii="Antic Didone" w:hAnsi="Antic Didone"/>
                          <w:i/>
                          <w:iCs/>
                          <w:color w:val="FFE9B3"/>
                          <w:sz w:val="32"/>
                          <w:szCs w:val="32"/>
                          <w:lang w:val="en-US"/>
                        </w:rPr>
                      </w:pPr>
                      <w:r w:rsidRPr="00A0654D">
                        <w:rPr>
                          <w:rFonts w:ascii="Antic Didone" w:hAnsi="Antic Didone"/>
                          <w:i/>
                          <w:iCs/>
                          <w:color w:val="FFE9B3"/>
                          <w:sz w:val="32"/>
                          <w:szCs w:val="32"/>
                          <w:lang w:val="en-US"/>
                        </w:rPr>
                        <w:t>t</w:t>
                      </w:r>
                      <w:r w:rsidR="004E0046" w:rsidRPr="00A0654D">
                        <w:rPr>
                          <w:rFonts w:ascii="Antic Didone" w:hAnsi="Antic Didone"/>
                          <w:i/>
                          <w:iCs/>
                          <w:color w:val="FFE9B3"/>
                          <w:sz w:val="32"/>
                          <w:szCs w:val="32"/>
                          <w:lang w:val="en-US"/>
                        </w:rPr>
                        <w:t xml:space="preserve">o </w:t>
                      </w:r>
                    </w:p>
                    <w:p w14:paraId="2C78D4AA" w14:textId="67B53B5D" w:rsidR="004E0046" w:rsidRPr="004E0046" w:rsidRDefault="004E0046" w:rsidP="004E0046">
                      <w:pPr>
                        <w:spacing w:after="0"/>
                        <w:jc w:val="center"/>
                        <w:rPr>
                          <w:rFonts w:ascii="Antic Didone" w:hAnsi="Antic Didone"/>
                          <w:color w:val="FFE9B3"/>
                          <w:sz w:val="32"/>
                          <w:szCs w:val="32"/>
                          <w:lang w:val="en-US"/>
                        </w:rPr>
                      </w:pPr>
                      <w:r w:rsidRPr="004E0046">
                        <w:rPr>
                          <w:rFonts w:ascii="Antic Didone" w:hAnsi="Antic Didone"/>
                          <w:color w:val="FFE9B3"/>
                          <w:sz w:val="32"/>
                          <w:szCs w:val="32"/>
                          <w:lang w:val="en-US"/>
                        </w:rPr>
                        <w:t>12</w:t>
                      </w:r>
                      <w:r w:rsidR="00A0654D">
                        <w:rPr>
                          <w:rFonts w:ascii="Antic Didone" w:hAnsi="Antic Didone"/>
                          <w:color w:val="FFE9B3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r w:rsidRPr="004E0046">
                        <w:rPr>
                          <w:rFonts w:ascii="Antic Didone" w:hAnsi="Antic Didone"/>
                          <w:color w:val="FFE9B3"/>
                          <w:sz w:val="32"/>
                          <w:szCs w:val="32"/>
                          <w:lang w:val="en-US"/>
                        </w:rPr>
                        <w:t>A</w:t>
                      </w:r>
                      <w:r w:rsidR="00A0654D">
                        <w:rPr>
                          <w:rFonts w:ascii="Antic Didone" w:hAnsi="Antic Didone"/>
                          <w:color w:val="FFE9B3"/>
                          <w:sz w:val="32"/>
                          <w:szCs w:val="32"/>
                          <w:lang w:val="en-US"/>
                        </w:rPr>
                        <w:t>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E0046" w:rsidRPr="00D93183">
        <w:rPr>
          <w:noProof/>
          <w:color w:val="EFD115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B55653A" wp14:editId="36192EF3">
                <wp:simplePos x="0" y="0"/>
                <wp:positionH relativeFrom="column">
                  <wp:posOffset>5334000</wp:posOffset>
                </wp:positionH>
                <wp:positionV relativeFrom="paragraph">
                  <wp:posOffset>5740400</wp:posOffset>
                </wp:positionV>
                <wp:extent cx="831850" cy="692150"/>
                <wp:effectExtent l="0" t="0" r="0" b="0"/>
                <wp:wrapNone/>
                <wp:docPr id="7810932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1850" cy="692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468DFB" w14:textId="7E11F636" w:rsidR="004E0046" w:rsidRPr="004E0046" w:rsidRDefault="004E0046" w:rsidP="004E0046">
                            <w:pPr>
                              <w:spacing w:after="0"/>
                              <w:jc w:val="center"/>
                              <w:rPr>
                                <w:rFonts w:ascii="Antic Didone" w:hAnsi="Antic Didone"/>
                                <w:color w:val="FFE9B3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4E0046">
                              <w:rPr>
                                <w:rFonts w:ascii="Antic Didone" w:hAnsi="Antic Didone"/>
                                <w:color w:val="FFE9B3"/>
                                <w:sz w:val="36"/>
                                <w:szCs w:val="36"/>
                                <w:lang w:val="en-US"/>
                              </w:rPr>
                              <w:t>$</w:t>
                            </w:r>
                            <w:r w:rsidR="00A0654D">
                              <w:rPr>
                                <w:rFonts w:ascii="Antic Didone" w:hAnsi="Antic Didone"/>
                                <w:color w:val="FFE9B3"/>
                                <w:sz w:val="36"/>
                                <w:szCs w:val="36"/>
                                <w:lang w:val="en-US"/>
                              </w:rPr>
                              <w:t xml:space="preserve"> 20</w:t>
                            </w:r>
                          </w:p>
                          <w:p w14:paraId="00C1D4BE" w14:textId="77777777" w:rsidR="004E0046" w:rsidRPr="004E0046" w:rsidRDefault="004E0046" w:rsidP="004E0046">
                            <w:pPr>
                              <w:spacing w:after="0"/>
                              <w:jc w:val="center"/>
                              <w:rPr>
                                <w:rFonts w:ascii="Antic Didone" w:hAnsi="Antic Didone"/>
                                <w:color w:val="FFE9B3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4E0046">
                              <w:rPr>
                                <w:rFonts w:ascii="Antic Didone" w:hAnsi="Antic Didone"/>
                                <w:color w:val="FFE9B3"/>
                                <w:sz w:val="36"/>
                                <w:szCs w:val="36"/>
                                <w:lang w:val="en-US"/>
                              </w:rPr>
                              <w:t>Entry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55653A" id="_x0000_s1031" type="#_x0000_t202" style="position:absolute;margin-left:420pt;margin-top:452pt;width:65.5pt;height:54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" filled="f" stroked="f" strokeweight=".5pt">
                <v:textbox>
                  <w:txbxContent>
                    <w:p w14:paraId="6F468DFB" w14:textId="7E11F636" w:rsidR="004E0046" w:rsidRPr="004E0046" w:rsidRDefault="004E0046" w:rsidP="004E0046">
                      <w:pPr>
                        <w:spacing w:after="0"/>
                        <w:jc w:val="center"/>
                        <w:rPr>
                          <w:rFonts w:ascii="Antic Didone" w:hAnsi="Antic Didone"/>
                          <w:color w:val="FFE9B3"/>
                          <w:sz w:val="36"/>
                          <w:szCs w:val="36"/>
                          <w:lang w:val="en-US"/>
                        </w:rPr>
                      </w:pPr>
                      <w:r w:rsidRPr="004E0046">
                        <w:rPr>
                          <w:rFonts w:ascii="Antic Didone" w:hAnsi="Antic Didone"/>
                          <w:color w:val="FFE9B3"/>
                          <w:sz w:val="36"/>
                          <w:szCs w:val="36"/>
                          <w:lang w:val="en-US"/>
                        </w:rPr>
                        <w:t>$</w:t>
                      </w:r>
                      <w:r w:rsidR="00A0654D">
                        <w:rPr>
                          <w:rFonts w:ascii="Antic Didone" w:hAnsi="Antic Didone"/>
                          <w:color w:val="FFE9B3"/>
                          <w:sz w:val="36"/>
                          <w:szCs w:val="36"/>
                          <w:lang w:val="en-US"/>
                        </w:rPr>
                        <w:t xml:space="preserve"> 20</w:t>
                      </w:r>
                    </w:p>
                    <w:p w14:paraId="00C1D4BE" w14:textId="77777777" w:rsidR="004E0046" w:rsidRPr="004E0046" w:rsidRDefault="004E0046" w:rsidP="004E0046">
                      <w:pPr>
                        <w:spacing w:after="0"/>
                        <w:jc w:val="center"/>
                        <w:rPr>
                          <w:rFonts w:ascii="Antic Didone" w:hAnsi="Antic Didone"/>
                          <w:color w:val="FFE9B3"/>
                          <w:sz w:val="36"/>
                          <w:szCs w:val="36"/>
                          <w:lang w:val="en-US"/>
                        </w:rPr>
                      </w:pPr>
                      <w:r w:rsidRPr="004E0046">
                        <w:rPr>
                          <w:rFonts w:ascii="Antic Didone" w:hAnsi="Antic Didone"/>
                          <w:color w:val="FFE9B3"/>
                          <w:sz w:val="36"/>
                          <w:szCs w:val="36"/>
                          <w:lang w:val="en-US"/>
                        </w:rPr>
                        <w:t>Entry</w:t>
                      </w:r>
                    </w:p>
                  </w:txbxContent>
                </v:textbox>
              </v:shape>
            </w:pict>
          </mc:Fallback>
        </mc:AlternateContent>
      </w:r>
      <w:r w:rsidR="00063BD3" w:rsidRPr="00D93183">
        <w:rPr>
          <w:noProof/>
          <w:color w:val="EFD115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F2AE1B0" wp14:editId="2AB90F6F">
                <wp:simplePos x="0" y="0"/>
                <wp:positionH relativeFrom="margin">
                  <wp:posOffset>1144905</wp:posOffset>
                </wp:positionH>
                <wp:positionV relativeFrom="paragraph">
                  <wp:posOffset>8407400</wp:posOffset>
                </wp:positionV>
                <wp:extent cx="3441700" cy="666750"/>
                <wp:effectExtent l="0" t="0" r="0" b="0"/>
                <wp:wrapNone/>
                <wp:docPr id="59111430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1700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1FBDE1" w14:textId="77777777" w:rsidR="00063BD3" w:rsidRPr="00063BD3" w:rsidRDefault="00063BD3" w:rsidP="00063BD3">
                            <w:pPr>
                              <w:spacing w:after="0"/>
                              <w:jc w:val="center"/>
                              <w:rPr>
                                <w:rFonts w:ascii="Antic Didone" w:hAnsi="Antic Didone"/>
                                <w:color w:val="FFE9B3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063BD3">
                              <w:rPr>
                                <w:rFonts w:ascii="Antic Didone" w:hAnsi="Antic Didone"/>
                                <w:color w:val="FFE9B3"/>
                                <w:sz w:val="36"/>
                                <w:szCs w:val="36"/>
                                <w:lang w:val="en-US"/>
                              </w:rPr>
                              <w:t>Saturday OCTOBER, 31</w:t>
                            </w:r>
                          </w:p>
                          <w:p w14:paraId="46C45477" w14:textId="77777777" w:rsidR="00063BD3" w:rsidRPr="00063BD3" w:rsidRDefault="00063BD3" w:rsidP="00063BD3">
                            <w:pPr>
                              <w:spacing w:after="0"/>
                              <w:jc w:val="center"/>
                              <w:rPr>
                                <w:rFonts w:ascii="Antic Didone" w:hAnsi="Antic Didone"/>
                                <w:color w:val="FFE9B3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63BD3">
                              <w:rPr>
                                <w:rFonts w:ascii="Antic Didone" w:hAnsi="Antic Didone"/>
                                <w:color w:val="FFE9B3"/>
                                <w:sz w:val="36"/>
                                <w:szCs w:val="36"/>
                                <w:lang w:val="en-US"/>
                              </w:rPr>
                              <w:t>DJ Ghost - DJ Zombie - DJ Trick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2AE1B0" id="_x0000_s1032" type="#_x0000_t202" style="position:absolute;margin-left:90.15pt;margin-top:662pt;width:271pt;height:52.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" filled="f" stroked="f" strokeweight=".5pt">
                <v:textbox>
                  <w:txbxContent>
                    <w:p w14:paraId="721FBDE1" w14:textId="77777777" w:rsidR="00063BD3" w:rsidRPr="00063BD3" w:rsidRDefault="00063BD3" w:rsidP="00063BD3">
                      <w:pPr>
                        <w:spacing w:after="0"/>
                        <w:jc w:val="center"/>
                        <w:rPr>
                          <w:rFonts w:ascii="Antic Didone" w:hAnsi="Antic Didone"/>
                          <w:color w:val="FFE9B3"/>
                          <w:sz w:val="36"/>
                          <w:szCs w:val="36"/>
                          <w:lang w:val="en-US"/>
                        </w:rPr>
                      </w:pPr>
                      <w:r w:rsidRPr="00063BD3">
                        <w:rPr>
                          <w:rFonts w:ascii="Antic Didone" w:hAnsi="Antic Didone"/>
                          <w:color w:val="FFE9B3"/>
                          <w:sz w:val="36"/>
                          <w:szCs w:val="36"/>
                          <w:lang w:val="en-US"/>
                        </w:rPr>
                        <w:t>Saturday OCTOBER, 31</w:t>
                      </w:r>
                    </w:p>
                    <w:p w14:paraId="46C45477" w14:textId="77777777" w:rsidR="00063BD3" w:rsidRPr="00063BD3" w:rsidRDefault="00063BD3" w:rsidP="00063BD3">
                      <w:pPr>
                        <w:spacing w:after="0"/>
                        <w:jc w:val="center"/>
                        <w:rPr>
                          <w:rFonts w:ascii="Antic Didone" w:hAnsi="Antic Didone"/>
                          <w:color w:val="FFE9B3"/>
                          <w:sz w:val="18"/>
                          <w:szCs w:val="18"/>
                          <w:lang w:val="en-US"/>
                        </w:rPr>
                      </w:pPr>
                      <w:r w:rsidRPr="00063BD3">
                        <w:rPr>
                          <w:rFonts w:ascii="Antic Didone" w:hAnsi="Antic Didone"/>
                          <w:color w:val="FFE9B3"/>
                          <w:sz w:val="36"/>
                          <w:szCs w:val="36"/>
                          <w:lang w:val="en-US"/>
                        </w:rPr>
                        <w:t>DJ Ghost - DJ Zombie - DJ Trick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63BD3">
        <w:rPr>
          <w:noProof/>
        </w:rPr>
        <w:drawing>
          <wp:anchor distT="0" distB="0" distL="114300" distR="114300" simplePos="0" relativeHeight="251658240" behindDoc="1" locked="0" layoutInCell="1" allowOverlap="1" wp14:anchorId="1F6722D3" wp14:editId="52AFBEEF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565056" cy="10693400"/>
            <wp:effectExtent l="0" t="0" r="0" b="0"/>
            <wp:wrapNone/>
            <wp:docPr id="15685038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510" cy="10696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3BD3">
        <w:br w:type="page"/>
      </w:r>
    </w:p>
    <w:p w14:paraId="340328E8" w14:textId="77777777" w:rsidR="00063BD3" w:rsidRDefault="004E0046">
      <w:r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3CBF33" wp14:editId="247FE258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255327" cy="1330036"/>
                <wp:effectExtent l="0" t="0" r="0" b="3810"/>
                <wp:wrapNone/>
                <wp:docPr id="100000078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55327" cy="13300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A55774" w14:textId="77777777" w:rsidR="004E0046" w:rsidRDefault="004E0046" w:rsidP="004E0046">
                            <w:pPr>
                              <w:spacing w:line="276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6091CE89" wp14:editId="54AD447F">
                                  <wp:extent cx="2215661" cy="443132"/>
                                  <wp:effectExtent l="0" t="0" r="0" b="0"/>
                                  <wp:docPr id="2140270629" name="Picture 21402706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42475" cy="4684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D18A7EC" w14:textId="77777777" w:rsidR="004E0046" w:rsidRPr="00B36E82" w:rsidRDefault="004E0046" w:rsidP="004E0046">
                            <w:pPr>
                              <w:spacing w:after="100" w:line="240" w:lineRule="auto"/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</w:pPr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© </w:t>
                            </w:r>
                            <w:hyperlink r:id="rId6" w:tgtFrame="_blank" w:history="1">
                              <w:proofErr w:type="spellStart"/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WordLayouts</w:t>
                              </w:r>
                              <w:proofErr w:type="spellEnd"/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>. All Rights Reserved.</w:t>
                            </w:r>
                          </w:p>
                          <w:p w14:paraId="65EEFE12" w14:textId="77777777" w:rsidR="004E0046" w:rsidRPr="00B36E82" w:rsidRDefault="004E0046" w:rsidP="004E0046">
                            <w:pPr>
                              <w:spacing w:after="100" w:line="240" w:lineRule="auto"/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</w:pPr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By downloading or using this template, you agree to comply with the </w:t>
                            </w:r>
                            <w:hyperlink r:id="rId7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Terms of Use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, </w:t>
                            </w:r>
                            <w:hyperlink r:id="rId8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License Agreement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, and </w:t>
                            </w:r>
                            <w:hyperlink r:id="rId9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Disclaimer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 as stated on </w:t>
                            </w:r>
                            <w:proofErr w:type="spellStart"/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>WordLayouts</w:t>
                            </w:r>
                            <w:proofErr w:type="spellEnd"/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 website. Unauthorized distribution is strictly prohibited.</w:t>
                            </w:r>
                          </w:p>
                          <w:p w14:paraId="1C95E3C4" w14:textId="77777777" w:rsidR="004E0046" w:rsidRDefault="004E0046" w:rsidP="004E00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CBF33" id="Text Box 3" o:spid="_x0000_s1033" type="#_x0000_t202" style="position:absolute;margin-left:0;margin-top:0;width:492.55pt;height:104.7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" filled="f" stroked="f" strokeweight=".5pt">
                <v:textbox>
                  <w:txbxContent>
                    <w:p w14:paraId="07A55774" w14:textId="77777777" w:rsidR="004E0046" w:rsidRDefault="004E0046" w:rsidP="004E0046">
                      <w:pPr>
                        <w:spacing w:line="276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6091CE89" wp14:editId="54AD447F">
                            <wp:extent cx="2215661" cy="443132"/>
                            <wp:effectExtent l="0" t="0" r="0" b="0"/>
                            <wp:docPr id="2140270629" name="Picture 21402706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42475" cy="4684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D18A7EC" w14:textId="77777777" w:rsidR="004E0046" w:rsidRPr="00B36E82" w:rsidRDefault="004E0046" w:rsidP="004E0046">
                      <w:pPr>
                        <w:spacing w:after="100" w:line="240" w:lineRule="auto"/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</w:pPr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© </w:t>
                      </w:r>
                      <w:hyperlink r:id="rId10" w:tgtFrame="_blank" w:history="1">
                        <w:proofErr w:type="spellStart"/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eastAsia="en-PK"/>
                            <w14:ligatures w14:val="none"/>
                          </w:rPr>
                          <w:t>WordLayouts</w:t>
                        </w:r>
                        <w:proofErr w:type="spellEnd"/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>. All Rights Reserved.</w:t>
                      </w:r>
                    </w:p>
                    <w:p w14:paraId="65EEFE12" w14:textId="77777777" w:rsidR="004E0046" w:rsidRPr="00B36E82" w:rsidRDefault="004E0046" w:rsidP="004E0046">
                      <w:pPr>
                        <w:spacing w:after="100" w:line="240" w:lineRule="auto"/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</w:pPr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By downloading or using this template, you agree to comply with the </w:t>
                      </w:r>
                      <w:hyperlink r:id="rId11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eastAsia="en-PK"/>
                            <w14:ligatures w14:val="none"/>
                          </w:rPr>
                          <w:t>Terms of Use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, </w:t>
                      </w:r>
                      <w:hyperlink r:id="rId12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eastAsia="en-PK"/>
                            <w14:ligatures w14:val="none"/>
                          </w:rPr>
                          <w:t>License Agreement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, and </w:t>
                      </w:r>
                      <w:hyperlink r:id="rId13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eastAsia="en-PK"/>
                            <w14:ligatures w14:val="none"/>
                          </w:rPr>
                          <w:t>Disclaimer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 as stated on </w:t>
                      </w:r>
                      <w:proofErr w:type="spellStart"/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>WordLayouts</w:t>
                      </w:r>
                      <w:proofErr w:type="spellEnd"/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 website. Unauthorized distribution is strictly prohibited.</w:t>
                      </w:r>
                    </w:p>
                    <w:p w14:paraId="1C95E3C4" w14:textId="77777777" w:rsidR="004E0046" w:rsidRDefault="004E0046" w:rsidP="004E0046"/>
                  </w:txbxContent>
                </v:textbox>
                <w10:wrap anchorx="margin"/>
              </v:shape>
            </w:pict>
          </mc:Fallback>
        </mc:AlternateContent>
      </w:r>
    </w:p>
    <w:sectPr w:rsidR="00063BD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3022FDA9-0DF7-4632-BEE3-D56CC9DFF217}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roadway">
    <w:panose1 w:val="04040905080B02020502"/>
    <w:charset w:val="00"/>
    <w:family w:val="decorative"/>
    <w:pitch w:val="variable"/>
    <w:sig w:usb0="00000003" w:usb1="00000000" w:usb2="00000000" w:usb3="00000000" w:csb0="00000001" w:csb1="00000000"/>
    <w:embedRegular r:id="rId2" w:fontKey="{2FE746C0-8FEE-4BA6-BF04-D416BF90835F}"/>
  </w:font>
  <w:font w:name="Bloodthirsty">
    <w:panose1 w:val="02000500000000000000"/>
    <w:charset w:val="00"/>
    <w:family w:val="auto"/>
    <w:pitch w:val="variable"/>
    <w:sig w:usb0="A00000A7" w:usb1="5000004A" w:usb2="00000000" w:usb3="00000000" w:csb0="00000111" w:csb1="00000000"/>
    <w:embedItalic r:id="rId3" w:fontKey="{F744C176-F6BB-4D2D-9509-98C6A573ED43}"/>
  </w:font>
  <w:font w:name="Antic Didone">
    <w:altName w:val="Calibri"/>
    <w:charset w:val="00"/>
    <w:family w:val="auto"/>
    <w:pitch w:val="variable"/>
    <w:sig w:usb0="80000027" w:usb1="0000200A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4" w:fontKey="{760972F3-D0E0-4166-B115-FBB6A16DCDB9}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B6DBD5F5-50E7-4441-850D-74E6D9967E8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attachedTemplate r:id="rId1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654D"/>
    <w:rsid w:val="00063BD3"/>
    <w:rsid w:val="004E0046"/>
    <w:rsid w:val="005969C7"/>
    <w:rsid w:val="00A0654D"/>
    <w:rsid w:val="00E04D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96878D"/>
  <w15:chartTrackingRefBased/>
  <w15:docId w15:val="{D6693ABD-723F-4FA4-A3DC-3246452F63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PK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ordlayouts.com/license-agreement/" TargetMode="External"/><Relationship Id="rId13" Type="http://schemas.openxmlformats.org/officeDocument/2006/relationships/hyperlink" Target="https://www.wordlayouts.com/disclaimer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www.wordlayouts.com/terms-and-conditions/" TargetMode="External"/><Relationship Id="rId12" Type="http://schemas.openxmlformats.org/officeDocument/2006/relationships/hyperlink" Target="https://www.wordlayouts.com/license-agreement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wordlayouts.com/" TargetMode="External"/><Relationship Id="rId11" Type="http://schemas.openxmlformats.org/officeDocument/2006/relationships/hyperlink" Target="https://www.wordlayouts.com/terms-and-conditions/" TargetMode="External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hyperlink" Target="https://www.wordlayouts.com/" TargetMode="External"/><Relationship Id="rId4" Type="http://schemas.openxmlformats.org/officeDocument/2006/relationships/image" Target="media/image1.png"/><Relationship Id="rId9" Type="http://schemas.openxmlformats.org/officeDocument/2006/relationships/hyperlink" Target="https://www.wordlayouts.com/disclaimer/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ebsite%20Projects\PrintableSample.com\Halloween%20Templates\halloween-flyer-template%200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halloween-flyer-template 09</Template>
  <TotalTime>1</TotalTime>
  <Pages>2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Halloween Flyer Template09-11-865d17pfa</vt:lpstr>
    </vt:vector>
  </TitlesOfParts>
  <Company>WordLayouts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Halloween Flyer Template09-11-865d17pfa</dc:title>
  <dc:subject/>
  <dc:creator>Muhammad Khalid Farooq</dc:creator>
  <cp:keywords/>
  <dc:description>©WordLayouts.com</dc:description>
  <cp:lastModifiedBy>Muhammad Khalid Farooq</cp:lastModifiedBy>
  <cp:revision>1</cp:revision>
  <dcterms:created xsi:type="dcterms:W3CDTF">2025-10-25T10:04:00Z</dcterms:created>
  <dcterms:modified xsi:type="dcterms:W3CDTF">2025-10-25T10:05:00Z</dcterms:modified>
</cp:coreProperties>
</file>